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5F95E010" w14:textId="24FD4EE3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C1E9E">
        <w:rPr>
          <w:rFonts w:ascii="Arial" w:hAnsi="Arial" w:cs="Arial"/>
          <w:b/>
          <w:sz w:val="24"/>
        </w:rPr>
        <w:t>8</w:t>
      </w:r>
      <w:r w:rsidR="00460121">
        <w:rPr>
          <w:rFonts w:ascii="Arial" w:hAnsi="Arial" w:cs="Arial"/>
          <w:b/>
          <w:sz w:val="24"/>
        </w:rPr>
        <w:t>8</w:t>
      </w:r>
      <w:r w:rsidRPr="00DA12F7">
        <w:rPr>
          <w:rFonts w:ascii="Arial" w:hAnsi="Arial" w:cs="Arial"/>
          <w:b/>
          <w:sz w:val="24"/>
        </w:rPr>
        <w:tab/>
        <w:t>R1-</w:t>
      </w:r>
      <w:r w:rsidR="002A0598" w:rsidRPr="002A0598">
        <w:rPr>
          <w:rFonts w:ascii="Arial" w:hAnsi="Arial" w:cs="Arial"/>
          <w:b/>
          <w:sz w:val="24"/>
        </w:rPr>
        <w:t>1702569</w:t>
      </w:r>
    </w:p>
    <w:p w14:paraId="13C19C48" w14:textId="606DCEA3" w:rsidR="00FD45CD" w:rsidRPr="00DA12F7" w:rsidRDefault="00460121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 13</w:t>
      </w:r>
      <w:r w:rsidR="003837EC" w:rsidRPr="003837E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85E94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17</w:t>
      </w:r>
      <w:r w:rsidR="003837EC" w:rsidRPr="0053572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0595412A" w14:textId="1A1F9028" w:rsidR="00FD45CD" w:rsidRPr="00DA12F7" w:rsidRDefault="00460121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4445E047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460121">
        <w:rPr>
          <w:rFonts w:ascii="Arial" w:hAnsi="Arial"/>
          <w:sz w:val="24"/>
        </w:rPr>
        <w:t>7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460121">
        <w:rPr>
          <w:rFonts w:ascii="Arial" w:hAnsi="Arial"/>
          <w:sz w:val="24"/>
        </w:rPr>
        <w:t>5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072CD5">
        <w:rPr>
          <w:rFonts w:ascii="Arial" w:hAnsi="Arial"/>
          <w:sz w:val="24"/>
        </w:rPr>
        <w:t>5</w:t>
      </w:r>
      <w:r w:rsidR="00460121">
        <w:rPr>
          <w:rFonts w:ascii="Arial" w:hAnsi="Arial"/>
          <w:sz w:val="24"/>
        </w:rPr>
        <w:t>.2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51FB2136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C1E9E">
        <w:rPr>
          <w:rFonts w:ascii="Arial" w:hAnsi="Arial"/>
          <w:sz w:val="22"/>
        </w:rPr>
        <w:t xml:space="preserve">Uplink </w:t>
      </w:r>
      <w:r w:rsidR="00072CD5">
        <w:rPr>
          <w:rFonts w:ascii="Arial" w:hAnsi="Arial"/>
          <w:sz w:val="22"/>
        </w:rPr>
        <w:t>DMRS Design for sPUSCH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24074C8C" w14:textId="304A080E" w:rsidR="00754128" w:rsidRPr="005F0987" w:rsidRDefault="00EB30D8" w:rsidP="005F0987">
      <w:pPr>
        <w:rPr>
          <w:lang w:val="en-GB"/>
        </w:rPr>
      </w:pPr>
      <w:r>
        <w:rPr>
          <w:lang w:val="en-GB"/>
        </w:rPr>
        <w:t>As agreed in RAN1 #87, in a 1-slot sTTI, the UL DMRS location is identical to that of the legacy LTE, i.e., symbol 3 of each slot is res</w:t>
      </w:r>
      <w:r w:rsidR="005F0987">
        <w:rPr>
          <w:lang w:val="en-GB"/>
        </w:rPr>
        <w:t xml:space="preserve">erved for UL DMRS transmission. For </w:t>
      </w:r>
      <w:r>
        <w:rPr>
          <w:lang w:val="en-GB"/>
        </w:rPr>
        <w:t xml:space="preserve">a 2-symbol sTTI, </w:t>
      </w:r>
      <w:r w:rsidR="005F0987">
        <w:rPr>
          <w:lang w:val="en-GB"/>
        </w:rPr>
        <w:t>however, transmitting UL DMRS in every sTTI could be costly. In this contribution paper, we provide the means to reduce the overhead of UL DMRS transmission.</w:t>
      </w:r>
    </w:p>
    <w:p w14:paraId="5803F0F8" w14:textId="43A7E2E0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r w:rsidR="009E0303">
        <w:t>DMRS Configuration in UL sTTI</w:t>
      </w:r>
    </w:p>
    <w:p w14:paraId="0EA67B9B" w14:textId="77777777" w:rsidR="009E0303" w:rsidRDefault="009E0303" w:rsidP="009E0303">
      <w:pPr>
        <w:jc w:val="both"/>
        <w:rPr>
          <w:lang w:val="en-GB"/>
        </w:rPr>
      </w:pPr>
      <w:r>
        <w:rPr>
          <w:lang w:val="en-GB"/>
        </w:rPr>
        <w:t xml:space="preserve">Once the UL sTTI pattern is decided, the next step is to determine the location of the DMRS symbols within a subframe. Clearly, for the case of 2-symbol sTTI operation, a static allocation of a DMRS signal results in an excessive DMRS overhead, thereby reducing the users’ data throughput. </w:t>
      </w:r>
    </w:p>
    <w:p w14:paraId="23E09E23" w14:textId="0E11E48E" w:rsidR="009E0303" w:rsidRDefault="009E0303" w:rsidP="009E0303">
      <w:pPr>
        <w:jc w:val="both"/>
        <w:rPr>
          <w:lang w:val="en-GB"/>
        </w:rPr>
      </w:pPr>
      <w:r w:rsidRPr="00263EA2">
        <w:rPr>
          <w:lang w:val="en-GB"/>
        </w:rPr>
        <w:t>For the 2-symbol sTTI, the eNB can dynamically schedule the uplink DMRS position within the sPDCCH grant, and can multiplex multiple users by configuring each user to transmit with a different cyclic shift value.</w:t>
      </w:r>
      <w:r>
        <w:rPr>
          <w:lang w:val="en-GB"/>
        </w:rPr>
        <w:t xml:space="preserve"> To signal the transmission of an uplink DMRS position, we can specify a set of different patterns that contain different data and DMRS placements within the sTTI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_Ref465605598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 As an example, to consider 4 different patterns, 2 bits are required to be added in the UL grant.</w:t>
      </w:r>
    </w:p>
    <w:p w14:paraId="7B1F5A5C" w14:textId="77777777" w:rsidR="009E0303" w:rsidRDefault="009E0303" w:rsidP="009E0303">
      <w:pPr>
        <w:jc w:val="both"/>
        <w:rPr>
          <w:lang w:val="en-GB"/>
        </w:rPr>
      </w:pPr>
      <w:r>
        <w:rPr>
          <w:lang w:val="en-GB"/>
        </w:rPr>
        <w:t>This set of patterns can create any variety of PUSCH + DMRS sequences via multiple sequential sPDCCH grants.  Using pattern #3, a user can configure a DMRS transmission without sending a PUSCH allocation, thereby allowing for pre-allocating a DMRS reference signal for a future PUSCH allocation in a future sTTI. Also, note that two sets of patterns are given for the 2 symbol and 3 symbol sTTI cases.</w:t>
      </w:r>
    </w:p>
    <w:p w14:paraId="7CDA7DB8" w14:textId="77777777" w:rsidR="009E0303" w:rsidRPr="00205F79" w:rsidRDefault="009E0303" w:rsidP="009E0303">
      <w:pPr>
        <w:jc w:val="center"/>
        <w:rPr>
          <w:lang w:val="en-GB"/>
        </w:rPr>
      </w:pPr>
      <w:r>
        <w:object w:dxaOrig="8574" w:dyaOrig="3669" w14:anchorId="76B4B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83.75pt" o:ole="">
            <v:imagedata r:id="rId13" o:title=""/>
          </v:shape>
          <o:OLEObject Type="Embed" ProgID="Visio.Drawing.11" ShapeID="_x0000_i1025" DrawAspect="Content" ObjectID="_1547894458" r:id="rId14"/>
        </w:object>
      </w:r>
    </w:p>
    <w:p w14:paraId="6515F740" w14:textId="444A5785" w:rsidR="009E0303" w:rsidRDefault="009E0303" w:rsidP="009E0303">
      <w:pPr>
        <w:pStyle w:val="Caption"/>
        <w:jc w:val="center"/>
      </w:pPr>
      <w:bookmarkStart w:id="3" w:name="_Ref465605598"/>
      <w:r w:rsidRPr="00263EA2">
        <w:t xml:space="preserve">Figure </w:t>
      </w:r>
      <w:bookmarkEnd w:id="3"/>
      <w:r>
        <w:t>1</w:t>
      </w:r>
      <w:r w:rsidRPr="00263EA2">
        <w:t>: Combinations of Dynamically Scheduled Uplink sPUSCH and DMRS allocations</w:t>
      </w:r>
    </w:p>
    <w:p w14:paraId="16BB3263" w14:textId="77777777" w:rsidR="009E0303" w:rsidRPr="00B83759" w:rsidRDefault="009E0303" w:rsidP="009E0303">
      <w:pPr>
        <w:jc w:val="both"/>
      </w:pPr>
    </w:p>
    <w:p w14:paraId="2688B52A" w14:textId="1CFB1FE5" w:rsidR="009E0303" w:rsidRDefault="009E0303" w:rsidP="009E0303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 w:rsidR="00113EC6">
        <w:rPr>
          <w:b/>
          <w:lang w:val="en-GB"/>
        </w:rPr>
        <w:t>1</w:t>
      </w:r>
      <w:r w:rsidRPr="00BE5C6F">
        <w:rPr>
          <w:b/>
          <w:lang w:val="en-GB"/>
        </w:rPr>
        <w:t xml:space="preserve">: </w:t>
      </w:r>
      <w:r w:rsidRPr="00263EA2">
        <w:rPr>
          <w:b/>
          <w:lang w:val="en-GB"/>
        </w:rPr>
        <w:t xml:space="preserve">A dynamic UL DMRS structure should be implemented via selection of one of multiple defined </w:t>
      </w:r>
      <w:r w:rsidR="00482B01">
        <w:rPr>
          <w:b/>
          <w:lang w:val="en-GB"/>
        </w:rPr>
        <w:t>s</w:t>
      </w:r>
      <w:r w:rsidRPr="00263EA2">
        <w:rPr>
          <w:b/>
          <w:lang w:val="en-GB"/>
        </w:rPr>
        <w:t>PUSCH</w:t>
      </w:r>
      <w:r w:rsidR="00113EC6">
        <w:rPr>
          <w:b/>
          <w:lang w:val="en-GB"/>
        </w:rPr>
        <w:t xml:space="preserve">, </w:t>
      </w:r>
      <w:r w:rsidRPr="00263EA2">
        <w:rPr>
          <w:b/>
          <w:lang w:val="en-GB"/>
        </w:rPr>
        <w:t>DMRS</w:t>
      </w:r>
      <w:r w:rsidR="00482B01">
        <w:rPr>
          <w:b/>
          <w:lang w:val="en-GB"/>
        </w:rPr>
        <w:t>, and null</w:t>
      </w:r>
      <w:r w:rsidRPr="00263EA2">
        <w:rPr>
          <w:b/>
          <w:lang w:val="en-GB"/>
        </w:rPr>
        <w:t xml:space="preserve"> patterns.</w:t>
      </w:r>
      <w:r w:rsidR="00482B01">
        <w:rPr>
          <w:b/>
          <w:lang w:val="en-GB"/>
        </w:rPr>
        <w:t xml:space="preserve"> </w:t>
      </w:r>
    </w:p>
    <w:p w14:paraId="040875CD" w14:textId="77777777" w:rsidR="001E0A8C" w:rsidRDefault="001E0A8C" w:rsidP="001E0A8C">
      <w:pPr>
        <w:jc w:val="both"/>
        <w:rPr>
          <w:lang w:val="en-GB"/>
        </w:rPr>
      </w:pPr>
      <w:r>
        <w:rPr>
          <w:lang w:val="en-GB"/>
        </w:rPr>
        <w:lastRenderedPageBreak/>
        <w:t>In addition to employing pattern #3 described before</w:t>
      </w:r>
      <w:r w:rsidR="00113EC6">
        <w:rPr>
          <w:lang w:val="en-GB"/>
        </w:rPr>
        <w:t xml:space="preserve">, </w:t>
      </w:r>
      <w:r>
        <w:rPr>
          <w:lang w:val="en-GB"/>
        </w:rPr>
        <w:t>to further reduce the overhead, the previously sent DMRSs can also be used for the decoding of the current sTTI. As an example, if in sTTI n, pattern #1 is triggered, in sTTI n+1, pattern #0 can be used where its channel estimation is based on the preceding DMRS. More generally, a time window with a configurable length can be defined during which the previous DMRS is still valid for the decoding of the current DMRS.</w:t>
      </w:r>
    </w:p>
    <w:p w14:paraId="7F95F0EF" w14:textId="52D9116B" w:rsidR="00C05C25" w:rsidRDefault="001E0A8C" w:rsidP="001E0A8C">
      <w:pPr>
        <w:jc w:val="both"/>
        <w:rPr>
          <w:lang w:val="en-GB"/>
        </w:rPr>
      </w:pPr>
      <w:r>
        <w:rPr>
          <w:lang w:val="en-GB"/>
        </w:rPr>
        <w:t xml:space="preserve"> </w:t>
      </w:r>
      <w:r w:rsidRPr="00BE5C6F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BE5C6F">
        <w:rPr>
          <w:b/>
          <w:lang w:val="en-GB"/>
        </w:rPr>
        <w:t xml:space="preserve">: </w:t>
      </w:r>
      <w:r>
        <w:rPr>
          <w:b/>
          <w:lang w:val="en-GB"/>
        </w:rPr>
        <w:t>Consider defining a time window during which the previously sent UL DMRS is valid for decoding of the current sTTI.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4E5C19F2" w14:textId="23614DB8" w:rsidR="007A712E" w:rsidRDefault="00482B01" w:rsidP="000B32A6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 w:rsidR="00113EC6">
        <w:rPr>
          <w:b/>
          <w:lang w:val="en-GB"/>
        </w:rPr>
        <w:t>1</w:t>
      </w:r>
      <w:r w:rsidRPr="00BE5C6F">
        <w:rPr>
          <w:b/>
          <w:lang w:val="en-GB"/>
        </w:rPr>
        <w:t xml:space="preserve">: </w:t>
      </w:r>
      <w:r w:rsidRPr="00263EA2">
        <w:rPr>
          <w:b/>
          <w:lang w:val="en-GB"/>
        </w:rPr>
        <w:t xml:space="preserve">A dynamic UL DMRS structure should be implemented via selection of one of multiple defined </w:t>
      </w:r>
      <w:r>
        <w:rPr>
          <w:b/>
          <w:lang w:val="en-GB"/>
        </w:rPr>
        <w:t>s</w:t>
      </w:r>
      <w:r w:rsidRPr="00263EA2">
        <w:rPr>
          <w:b/>
          <w:lang w:val="en-GB"/>
        </w:rPr>
        <w:t>PUSCH</w:t>
      </w:r>
      <w:r w:rsidR="001E0A8C">
        <w:rPr>
          <w:b/>
          <w:lang w:val="en-GB"/>
        </w:rPr>
        <w:t xml:space="preserve">, </w:t>
      </w:r>
      <w:r w:rsidRPr="00263EA2">
        <w:rPr>
          <w:b/>
          <w:lang w:val="en-GB"/>
        </w:rPr>
        <w:t>DMRS</w:t>
      </w:r>
      <w:r>
        <w:rPr>
          <w:b/>
          <w:lang w:val="en-GB"/>
        </w:rPr>
        <w:t>, and null</w:t>
      </w:r>
      <w:r w:rsidRPr="00263EA2">
        <w:rPr>
          <w:b/>
          <w:lang w:val="en-GB"/>
        </w:rPr>
        <w:t xml:space="preserve"> patterns.</w:t>
      </w:r>
      <w:r>
        <w:rPr>
          <w:b/>
          <w:lang w:val="en-GB"/>
        </w:rPr>
        <w:t xml:space="preserve"> </w:t>
      </w:r>
    </w:p>
    <w:p w14:paraId="04AD4F55" w14:textId="77777777" w:rsidR="001E0A8C" w:rsidRDefault="001E0A8C" w:rsidP="001E0A8C">
      <w:pPr>
        <w:jc w:val="both"/>
        <w:rPr>
          <w:lang w:val="en-GB"/>
        </w:rPr>
      </w:pPr>
      <w:r w:rsidRPr="00BE5C6F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BE5C6F">
        <w:rPr>
          <w:b/>
          <w:lang w:val="en-GB"/>
        </w:rPr>
        <w:t xml:space="preserve">: </w:t>
      </w:r>
      <w:r>
        <w:rPr>
          <w:b/>
          <w:lang w:val="en-GB"/>
        </w:rPr>
        <w:t>Consider defining a time window during which the previously sent UL DMRS is valid for decoding of the current sTTI.</w:t>
      </w: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204A5" w14:textId="77777777" w:rsidR="00D37F30" w:rsidRDefault="00D37F30">
      <w:r>
        <w:separator/>
      </w:r>
    </w:p>
  </w:endnote>
  <w:endnote w:type="continuationSeparator" w:id="0">
    <w:p w14:paraId="6EF15239" w14:textId="77777777" w:rsidR="00D37F30" w:rsidRDefault="00D37F30">
      <w:r>
        <w:continuationSeparator/>
      </w:r>
    </w:p>
  </w:endnote>
  <w:endnote w:type="continuationNotice" w:id="1">
    <w:p w14:paraId="1423E731" w14:textId="77777777" w:rsidR="00D37F30" w:rsidRDefault="00D37F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016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0163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F7F91" w14:textId="77777777" w:rsidR="00D37F30" w:rsidRDefault="00D37F30">
      <w:r>
        <w:separator/>
      </w:r>
    </w:p>
  </w:footnote>
  <w:footnote w:type="continuationSeparator" w:id="0">
    <w:p w14:paraId="41A29D6B" w14:textId="77777777" w:rsidR="00D37F30" w:rsidRDefault="00D37F30">
      <w:r>
        <w:continuationSeparator/>
      </w:r>
    </w:p>
  </w:footnote>
  <w:footnote w:type="continuationNotice" w:id="1">
    <w:p w14:paraId="7977A363" w14:textId="77777777" w:rsidR="00D37F30" w:rsidRDefault="00D37F3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8D3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BE1BF1-81CC-41F8-8072-3AAB6FA4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Hosseini, Kianoush</cp:lastModifiedBy>
  <cp:revision>2</cp:revision>
  <cp:lastPrinted>2016-10-06T20:33:00Z</cp:lastPrinted>
  <dcterms:created xsi:type="dcterms:W3CDTF">2017-02-06T21:55:00Z</dcterms:created>
  <dcterms:modified xsi:type="dcterms:W3CDTF">2017-02-06T21:55:00Z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